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CLERK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Potter Heigham, Norfolk. Yeoman.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Ludham(q.v.), Walter Shipdam(q.v.) and Richard Baxter of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Martham(q.v.) brought a plaint of debt against him John Skuttyng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Potter Heigham(q.v.) and Thomas Horn of Potter Heigham(q.v.).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D43" w:rsidRDefault="002B7D43" w:rsidP="002B7D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D43" w:rsidRDefault="002B7D43" w:rsidP="00564E3C">
      <w:pPr>
        <w:spacing w:after="0" w:line="240" w:lineRule="auto"/>
      </w:pPr>
      <w:r>
        <w:separator/>
      </w:r>
    </w:p>
  </w:endnote>
  <w:endnote w:type="continuationSeparator" w:id="0">
    <w:p w:rsidR="002B7D43" w:rsidRDefault="002B7D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7D43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D43" w:rsidRDefault="002B7D43" w:rsidP="00564E3C">
      <w:pPr>
        <w:spacing w:after="0" w:line="240" w:lineRule="auto"/>
      </w:pPr>
      <w:r>
        <w:separator/>
      </w:r>
    </w:p>
  </w:footnote>
  <w:footnote w:type="continuationSeparator" w:id="0">
    <w:p w:rsidR="002B7D43" w:rsidRDefault="002B7D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D43"/>
    <w:rsid w:val="002B7D4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01BEC-5D3A-42ED-B406-53D7CBE0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B7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2015-11-02T20:45:00Z</dcterms:created>
  <dcterms:modified xsi:type="dcterms:W3CDTF">2015-11-02T20:46:00Z</dcterms:modified>
</cp:coreProperties>
</file>